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CB1CD2" w:rsidRDefault="002526B3" w:rsidP="00E410DF">
      <w:pPr>
        <w:spacing w:line="240" w:lineRule="auto"/>
        <w:jc w:val="center"/>
        <w:rPr>
          <w:rFonts w:ascii="Times New Roman" w:hAnsi="Times New Roman"/>
        </w:rPr>
      </w:pPr>
    </w:p>
    <w:p w:rsidR="002526B3" w:rsidRPr="00CB1CD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Times New Roman" w:hAnsi="Times New Roman"/>
          <w:b/>
        </w:rPr>
      </w:pPr>
      <w:r w:rsidRPr="00CB1CD2">
        <w:rPr>
          <w:rFonts w:ascii="Times New Roman" w:hAnsi="Times New Roman"/>
          <w:b/>
        </w:rPr>
        <w:t>Informacje ogólne</w:t>
      </w:r>
    </w:p>
    <w:p w:rsidR="002A726A" w:rsidRDefault="002A726A" w:rsidP="00E410DF">
      <w:pPr>
        <w:rPr>
          <w:rFonts w:ascii="Times New Roman" w:hAnsi="Times New Roman"/>
        </w:rPr>
      </w:pPr>
    </w:p>
    <w:p w:rsidR="00CB1CD2" w:rsidRPr="00CB1CD2" w:rsidRDefault="00CB1CD2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142"/>
        <w:gridCol w:w="567"/>
        <w:gridCol w:w="1536"/>
      </w:tblGrid>
      <w:tr w:rsidR="00F63D39" w:rsidRPr="00CB1CD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63D39" w:rsidRPr="00CB1CD2" w:rsidRDefault="00F63D39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Nazwa modułu (bloku przedmiotów): </w:t>
            </w:r>
          </w:p>
          <w:p w:rsidR="00F63D39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PRZEDMIOT HUMANISTYCZNY LUB SPOŁECZNY</w:t>
            </w:r>
          </w:p>
          <w:p w:rsidR="00CB1CD2" w:rsidRPr="00CB1CD2" w:rsidRDefault="00CB1CD2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63D39" w:rsidRPr="00CB1CD2" w:rsidRDefault="00F63D39" w:rsidP="00686390">
            <w:pPr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</w:rPr>
              <w:t xml:space="preserve">Kod modułu: </w:t>
            </w:r>
            <w:r w:rsidRPr="00CB1CD2">
              <w:rPr>
                <w:rFonts w:ascii="Times New Roman" w:hAnsi="Times New Roman"/>
                <w:b/>
              </w:rPr>
              <w:t xml:space="preserve">A.6 </w:t>
            </w:r>
            <w:r w:rsidRPr="00CB1CD2">
              <w:rPr>
                <w:rFonts w:ascii="Times New Roman" w:hAnsi="Times New Roman"/>
              </w:rPr>
              <w:t>(budownictwo)</w:t>
            </w:r>
          </w:p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F63D39" w:rsidRPr="00CB1CD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</w:rPr>
              <w:t xml:space="preserve">Nazwa przedmiotu:  </w:t>
            </w:r>
          </w:p>
          <w:p w:rsidR="00F63D39" w:rsidRDefault="005645BA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WYBRANE ZAGADNIENIA Z PSYCHOLOGII</w:t>
            </w:r>
          </w:p>
          <w:p w:rsidR="00CB1CD2" w:rsidRPr="00CB1CD2" w:rsidRDefault="00CB1CD2" w:rsidP="0068639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Kod przedmiotu: </w:t>
            </w:r>
          </w:p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63D39" w:rsidRPr="00CB1CD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Nazwa jednostki prowadzącej przedmiot / moduł:</w:t>
            </w:r>
          </w:p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  <w:b/>
                <w:caps/>
              </w:rPr>
              <w:t>INSTYTUT PEDAGOGICZNO - JĘZYKOWY</w:t>
            </w:r>
          </w:p>
        </w:tc>
      </w:tr>
      <w:tr w:rsidR="00F63D39" w:rsidRPr="00CB1CD2" w:rsidTr="00AD2E5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CB1CD2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Nazwa kierunków: </w:t>
            </w:r>
            <w:r w:rsidRPr="00CB1CD2">
              <w:rPr>
                <w:rFonts w:ascii="Times New Roman" w:hAnsi="Times New Roman"/>
              </w:rPr>
              <w:br/>
            </w:r>
            <w:r w:rsidRPr="00CB1CD2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</w:tr>
      <w:tr w:rsidR="00F63D39" w:rsidRPr="00CB1CD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Forma studiów:</w:t>
            </w:r>
          </w:p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Profil kształcenia:</w:t>
            </w:r>
          </w:p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Specjalność:</w:t>
            </w:r>
          </w:p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63D39" w:rsidRPr="00CB1CD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Rok / semestr: </w:t>
            </w:r>
          </w:p>
          <w:p w:rsidR="00F63D39" w:rsidRPr="00CB1CD2" w:rsidRDefault="00F63D39" w:rsidP="00686390">
            <w:pPr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1/1 lub</w:t>
            </w:r>
          </w:p>
          <w:p w:rsidR="00F63D39" w:rsidRPr="00CB1CD2" w:rsidRDefault="00F63D39" w:rsidP="00686390">
            <w:pPr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3/6 lub</w:t>
            </w:r>
          </w:p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Status przedmiotu /modułu:</w:t>
            </w:r>
          </w:p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Język przedmiotu / modułu:</w:t>
            </w:r>
          </w:p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POLSKI</w:t>
            </w:r>
          </w:p>
        </w:tc>
      </w:tr>
      <w:tr w:rsidR="00F63D39" w:rsidRPr="00CB1CD2" w:rsidTr="00D0769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inne </w:t>
            </w:r>
            <w:r w:rsidRPr="00CB1CD2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63D39" w:rsidRPr="00CB1CD2" w:rsidTr="00560FFB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CB1CD2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CB1CD2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3D39" w:rsidRPr="00CB1CD2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55D39" w:rsidRPr="00CB1CD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39" w:rsidRPr="00CB1CD2" w:rsidRDefault="00155D39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Cel przedmiotu / modułu</w:t>
            </w:r>
          </w:p>
          <w:p w:rsidR="00155D39" w:rsidRPr="00CB1CD2" w:rsidRDefault="00155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1CD2" w:rsidRDefault="00CB1CD2" w:rsidP="00B8785C">
            <w:pPr>
              <w:rPr>
                <w:rFonts w:ascii="Times New Roman" w:hAnsi="Times New Roman"/>
              </w:rPr>
            </w:pPr>
          </w:p>
          <w:p w:rsidR="00155D39" w:rsidRDefault="005645BA" w:rsidP="00B8785C">
            <w:pPr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Zapoznanie studentów z  podstawowymi zagadnieniami psychologii </w:t>
            </w:r>
            <w:r w:rsidRPr="00CB1CD2">
              <w:rPr>
                <w:rFonts w:ascii="Times New Roman" w:hAnsi="Times New Roman"/>
              </w:rPr>
              <w:br/>
              <w:t>w zakresie rozpoznawania i rozumienia motywów działania jednostki. Poznanie procesów kształtujących relacje interpersonalne oraz zasad kierowania własnym rozwojem.</w:t>
            </w:r>
          </w:p>
          <w:p w:rsidR="00CB1CD2" w:rsidRPr="00CB1CD2" w:rsidRDefault="00CB1CD2" w:rsidP="00B8785C">
            <w:pPr>
              <w:rPr>
                <w:rFonts w:ascii="Times New Roman" w:hAnsi="Times New Roman"/>
              </w:rPr>
            </w:pPr>
          </w:p>
        </w:tc>
      </w:tr>
      <w:tr w:rsidR="00155D39" w:rsidRPr="00CB1CD2" w:rsidTr="00155D39">
        <w:trPr>
          <w:trHeight w:val="536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5D39" w:rsidRPr="00CB1CD2" w:rsidRDefault="00155D39" w:rsidP="00155D39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55D39" w:rsidRPr="00CB1CD2" w:rsidRDefault="00155D39" w:rsidP="00B8785C">
            <w:pPr>
              <w:rPr>
                <w:rFonts w:ascii="Times New Roman" w:hAnsi="Times New Roman"/>
              </w:rPr>
            </w:pPr>
          </w:p>
        </w:tc>
      </w:tr>
      <w:tr w:rsidR="002526B3" w:rsidRPr="00CB1CD2" w:rsidTr="002A726A">
        <w:trPr>
          <w:cantSplit/>
          <w:trHeight w:val="619"/>
        </w:trPr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CB1CD2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CB1CD2" w:rsidTr="0048243E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CB1CD2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Lp.</w:t>
            </w:r>
          </w:p>
        </w:tc>
        <w:tc>
          <w:tcPr>
            <w:tcW w:w="7230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CB1CD2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CB1CD2" w:rsidRDefault="002526B3" w:rsidP="00F63D3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Odniesienie do efektów </w:t>
            </w:r>
            <w:r w:rsidR="00F63D39" w:rsidRPr="00CB1CD2">
              <w:rPr>
                <w:rFonts w:ascii="Times New Roman" w:hAnsi="Times New Roman"/>
              </w:rPr>
              <w:t>obszarowych</w:t>
            </w:r>
            <w:r w:rsidRPr="00CB1CD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5645BA" w:rsidRPr="00CB1CD2" w:rsidTr="0038371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5BA" w:rsidRPr="00CB1CD2" w:rsidRDefault="005645BA" w:rsidP="00155D39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01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5BA" w:rsidRPr="00CB1CD2" w:rsidRDefault="005645BA" w:rsidP="003F240C">
            <w:pPr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zna podstawową terminologię z zakresu procesów poznawczych wpływających na przetwarzanie informacji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45BA" w:rsidRPr="00CB1CD2" w:rsidRDefault="005645BA" w:rsidP="00F63D39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T1P_W08, T1P_K01</w:t>
            </w:r>
          </w:p>
          <w:p w:rsidR="005645BA" w:rsidRPr="00CB1CD2" w:rsidRDefault="005645BA" w:rsidP="0048243E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T1P_K02, T1P_K07</w:t>
            </w:r>
          </w:p>
        </w:tc>
      </w:tr>
      <w:tr w:rsidR="005645BA" w:rsidRPr="00CB1CD2" w:rsidTr="0038371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5BA" w:rsidRPr="00CB1CD2" w:rsidRDefault="005645BA" w:rsidP="00155D39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02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5BA" w:rsidRPr="00CB1CD2" w:rsidRDefault="005645BA" w:rsidP="003F240C">
            <w:pPr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zna emocjonalno-motywacyjne czynniki kierujące zachowaniem jednostki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45BA" w:rsidRPr="00CB1CD2" w:rsidRDefault="005645BA" w:rsidP="00F63D39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T1P_W08, T1P_K01</w:t>
            </w:r>
          </w:p>
          <w:p w:rsidR="005645BA" w:rsidRPr="00CB1CD2" w:rsidRDefault="005645BA" w:rsidP="0048243E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T1P_K02, T1P_K07</w:t>
            </w:r>
          </w:p>
        </w:tc>
      </w:tr>
      <w:tr w:rsidR="005645BA" w:rsidRPr="00CB1CD2" w:rsidTr="0038371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5BA" w:rsidRPr="00CB1CD2" w:rsidRDefault="005645BA" w:rsidP="00155D39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03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5BA" w:rsidRPr="00CB1CD2" w:rsidRDefault="005645BA" w:rsidP="003F240C">
            <w:pPr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rozumie podstawowe procesy w relacjach z innymi ludźmi w zakresie relacji interpersonalnych i środowisku pracy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5645BA" w:rsidRPr="00CB1CD2" w:rsidRDefault="005645BA" w:rsidP="00F63D39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T1P_W08, T1P_K01</w:t>
            </w:r>
          </w:p>
          <w:p w:rsidR="005645BA" w:rsidRPr="00CB1CD2" w:rsidRDefault="005645BA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B1CD2">
              <w:rPr>
                <w:rFonts w:ascii="Times New Roman" w:hAnsi="Times New Roman"/>
              </w:rPr>
              <w:t>T1P_K02, T1P_K07</w:t>
            </w:r>
          </w:p>
        </w:tc>
      </w:tr>
      <w:tr w:rsidR="00877931" w:rsidRPr="00CB1CD2" w:rsidTr="0048243E">
        <w:trPr>
          <w:trHeight w:val="816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CB1CD2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CB1CD2" w:rsidRDefault="00221DC0" w:rsidP="0048243E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Lp.</w:t>
            </w:r>
            <w:r w:rsidR="00877931" w:rsidRPr="00CB1CD2">
              <w:rPr>
                <w:rFonts w:ascii="Times New Roman" w:hAnsi="Times New Roman"/>
              </w:rPr>
              <w:t xml:space="preserve"> efektu kształcenia</w:t>
            </w:r>
          </w:p>
        </w:tc>
      </w:tr>
      <w:tr w:rsidR="005645BA" w:rsidRPr="00CB1CD2" w:rsidTr="006C033B">
        <w:trPr>
          <w:trHeight w:val="544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5BA" w:rsidRPr="00CB1CD2" w:rsidRDefault="005645BA" w:rsidP="003F240C">
            <w:pPr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Test wyboru z pytaniami otwartymi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45BA" w:rsidRPr="00CB1CD2" w:rsidRDefault="005645BA" w:rsidP="005645BA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01, 02</w:t>
            </w:r>
          </w:p>
        </w:tc>
      </w:tr>
      <w:tr w:rsidR="005645BA" w:rsidRPr="00CB1CD2" w:rsidTr="006C033B">
        <w:trPr>
          <w:trHeight w:val="544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45BA" w:rsidRPr="00CB1CD2" w:rsidRDefault="005645BA" w:rsidP="003F240C">
            <w:pPr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Ocena cząstkowa: kartkówka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45BA" w:rsidRPr="00CB1CD2" w:rsidRDefault="005645BA" w:rsidP="006C033B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03</w:t>
            </w:r>
          </w:p>
        </w:tc>
      </w:tr>
      <w:tr w:rsidR="002526B3" w:rsidRPr="00CB1CD2" w:rsidTr="002A726A"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CB1CD2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CB1CD2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lastRenderedPageBreak/>
              <w:t>NAKŁAD PRACY STUDENTA</w:t>
            </w:r>
          </w:p>
          <w:p w:rsidR="00877931" w:rsidRPr="00CB1CD2" w:rsidRDefault="00877931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CB1CD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CB1CD2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  <w:p w:rsidR="00221DC0" w:rsidRPr="00CB1CD2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CB1CD2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CB1CD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CB1CD2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CB1CD2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CB1CD2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w tym zajęcia powiązane z praktycznym przygotowaniem zawodowym</w:t>
            </w:r>
          </w:p>
        </w:tc>
      </w:tr>
      <w:tr w:rsidR="00446151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CB1CD2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CB1CD2" w:rsidRDefault="00CB1CD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10</w:t>
            </w:r>
          </w:p>
        </w:tc>
      </w:tr>
      <w:tr w:rsidR="00446151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CB1CD2" w:rsidRDefault="006C033B" w:rsidP="00CB1CD2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1</w:t>
            </w:r>
            <w:r w:rsidR="00CB1CD2" w:rsidRPr="00CB1CD2">
              <w:rPr>
                <w:rFonts w:ascii="Times New Roman" w:hAnsi="Times New Roman"/>
              </w:rPr>
              <w:t>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CB1CD2" w:rsidRDefault="00CB1CD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5</w:t>
            </w:r>
          </w:p>
        </w:tc>
      </w:tr>
      <w:tr w:rsidR="00446151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CB1CD2">
              <w:rPr>
                <w:rFonts w:ascii="Times New Roman" w:hAnsi="Times New Roman"/>
              </w:rPr>
              <w:t>Udział w ćwiczeniach audytoryjnych i laboratoryjnych</w:t>
            </w:r>
            <w:r w:rsidRPr="00CB1CD2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CB1CD2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CB1CD2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Samodzielne przygotowywanie się do ćwiczeń</w:t>
            </w:r>
            <w:r w:rsidRPr="00CB1CD2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CB1CD2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CB1CD2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Przygotowanie projektu / eseju / itp.</w:t>
            </w:r>
            <w:r w:rsidRPr="00CB1CD2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CB1CD2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CB1CD2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CB1CD2" w:rsidRDefault="00CB1CD2" w:rsidP="00B8785C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CB1CD2" w:rsidRDefault="00CB1CD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5</w:t>
            </w:r>
          </w:p>
        </w:tc>
      </w:tr>
      <w:tr w:rsidR="00446151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CB1CD2" w:rsidRDefault="00CB1CD2" w:rsidP="00B8785C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CB1CD2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CB1CD2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CB1CD2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46151" w:rsidRPr="00CB1CD2" w:rsidRDefault="00446151" w:rsidP="006C033B">
            <w:pPr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5</w:t>
            </w:r>
            <w:r w:rsidR="006C033B" w:rsidRPr="00CB1CD2">
              <w:rPr>
                <w:rFonts w:ascii="Times New Roman" w:hAnsi="Times New Roman"/>
              </w:rPr>
              <w:t>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6151" w:rsidRPr="00CB1CD2" w:rsidRDefault="006B2D73" w:rsidP="00CB1CD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2</w:t>
            </w:r>
            <w:r w:rsidR="00CB1CD2" w:rsidRPr="00CB1CD2">
              <w:rPr>
                <w:rFonts w:ascii="Times New Roman" w:hAnsi="Times New Roman"/>
              </w:rPr>
              <w:t>0</w:t>
            </w:r>
          </w:p>
        </w:tc>
      </w:tr>
      <w:tr w:rsidR="00221DC0" w:rsidRPr="00CB1CD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CB1CD2" w:rsidRDefault="00221DC0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CB1CD2" w:rsidRDefault="004461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2 ECTS</w:t>
            </w:r>
          </w:p>
        </w:tc>
      </w:tr>
      <w:tr w:rsidR="00221DC0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CB1CD2" w:rsidRDefault="00221DC0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CB1CD2">
              <w:rPr>
                <w:rFonts w:ascii="Times New Roman" w:hAnsi="Times New Roman"/>
              </w:rPr>
              <w:t>Liczba p. ECTS związana z zajęciami praktycznymi</w:t>
            </w:r>
            <w:r w:rsidRPr="00CB1CD2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CB1CD2" w:rsidRDefault="00CB1CD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0,8</w:t>
            </w:r>
            <w:r w:rsidR="00446151" w:rsidRPr="00CB1CD2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221DC0" w:rsidRPr="00CB1CD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CB1CD2" w:rsidRDefault="00221DC0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CB1CD2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3</w:t>
            </w:r>
            <w:r w:rsidR="00CB1CD2" w:rsidRPr="00CB1CD2">
              <w:rPr>
                <w:rFonts w:ascii="Times New Roman" w:hAnsi="Times New Roman"/>
              </w:rPr>
              <w:t>5</w:t>
            </w:r>
          </w:p>
          <w:p w:rsidR="00446151" w:rsidRPr="00CB1CD2" w:rsidRDefault="00446151" w:rsidP="00CB1CD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1,</w:t>
            </w:r>
            <w:r w:rsidR="00CB1CD2" w:rsidRPr="00CB1CD2">
              <w:rPr>
                <w:rFonts w:ascii="Times New Roman" w:hAnsi="Times New Roman"/>
                <w:b/>
              </w:rPr>
              <w:t>4</w:t>
            </w:r>
            <w:r w:rsidRPr="00CB1CD2">
              <w:rPr>
                <w:rFonts w:ascii="Times New Roman" w:hAnsi="Times New Roman"/>
                <w:b/>
              </w:rPr>
              <w:t xml:space="preserve"> ECTS</w:t>
            </w:r>
          </w:p>
        </w:tc>
      </w:tr>
    </w:tbl>
    <w:p w:rsidR="0048243E" w:rsidRPr="00CB1CD2" w:rsidRDefault="0048243E" w:rsidP="00E410DF">
      <w:pPr>
        <w:jc w:val="center"/>
        <w:rPr>
          <w:rFonts w:ascii="Times New Roman" w:hAnsi="Times New Roman"/>
        </w:rPr>
      </w:pPr>
    </w:p>
    <w:p w:rsidR="0048243E" w:rsidRPr="00CB1CD2" w:rsidRDefault="0048243E">
      <w:pPr>
        <w:spacing w:line="240" w:lineRule="auto"/>
        <w:rPr>
          <w:rFonts w:ascii="Times New Roman" w:hAnsi="Times New Roman"/>
        </w:rPr>
      </w:pPr>
      <w:r w:rsidRPr="00CB1CD2">
        <w:rPr>
          <w:rFonts w:ascii="Times New Roman" w:hAnsi="Times New Roman"/>
        </w:rPr>
        <w:br w:type="page"/>
      </w:r>
    </w:p>
    <w:p w:rsidR="00174082" w:rsidRPr="00CB1CD2" w:rsidRDefault="00790C10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Times New Roman" w:hAnsi="Times New Roman"/>
          <w:b/>
        </w:rPr>
      </w:pPr>
      <w:r w:rsidRPr="00CB1CD2">
        <w:rPr>
          <w:rFonts w:ascii="Times New Roman" w:hAnsi="Times New Roman"/>
          <w:b/>
        </w:rPr>
        <w:lastRenderedPageBreak/>
        <w:t>I</w:t>
      </w:r>
      <w:r w:rsidR="00174082" w:rsidRPr="00CB1CD2">
        <w:rPr>
          <w:rFonts w:ascii="Times New Roman" w:hAnsi="Times New Roman"/>
          <w:b/>
        </w:rPr>
        <w:t>nformacje szczegółowe</w:t>
      </w:r>
    </w:p>
    <w:p w:rsidR="00174082" w:rsidRPr="00CB1CD2" w:rsidRDefault="00174082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B8785C" w:rsidRPr="00CB1CD2" w:rsidTr="00B8785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B8785C" w:rsidRPr="00CB1CD2" w:rsidRDefault="00B8785C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CB1CD2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Nazwa modułu (bloku przedmiotów): </w:t>
            </w:r>
          </w:p>
          <w:p w:rsidR="00B8785C" w:rsidRPr="00CB1CD2" w:rsidRDefault="00790C10" w:rsidP="00B8785C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0C10" w:rsidRPr="00CB1CD2" w:rsidRDefault="00B8785C" w:rsidP="00790C10">
            <w:pPr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</w:rPr>
              <w:t xml:space="preserve">Kod modułu: </w:t>
            </w:r>
            <w:r w:rsidR="00790C10" w:rsidRPr="00CB1CD2">
              <w:rPr>
                <w:rFonts w:ascii="Times New Roman" w:hAnsi="Times New Roman"/>
                <w:b/>
              </w:rPr>
              <w:t xml:space="preserve">A.6 </w:t>
            </w:r>
            <w:r w:rsidR="00790C10" w:rsidRPr="00CB1CD2">
              <w:rPr>
                <w:rFonts w:ascii="Times New Roman" w:hAnsi="Times New Roman"/>
              </w:rPr>
              <w:t>(budownictwo)</w:t>
            </w:r>
          </w:p>
          <w:p w:rsidR="00B8785C" w:rsidRPr="00CB1CD2" w:rsidRDefault="00790C10" w:rsidP="00790C1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B8785C" w:rsidRPr="00CB1CD2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CB1CD2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CB1CD2" w:rsidRDefault="00B8785C" w:rsidP="00B878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</w:rPr>
              <w:t xml:space="preserve">Nazwa przedmiotu:  </w:t>
            </w:r>
          </w:p>
          <w:p w:rsidR="00B8785C" w:rsidRPr="00CB1CD2" w:rsidRDefault="005645BA" w:rsidP="00B878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WYBRANE ZAGADNIENIA Z PSYCHOLOGII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8785C" w:rsidRPr="00CB1CD2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Kod przedmiotu: </w:t>
            </w:r>
          </w:p>
          <w:p w:rsidR="00B8785C" w:rsidRPr="00CB1CD2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B8785C" w:rsidRPr="00CB1CD2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CB1CD2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8785C" w:rsidRPr="00CB1CD2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Nazwa jednostki prowadzącej przedmiot / moduł:</w:t>
            </w:r>
            <w:r w:rsidRPr="00CB1CD2">
              <w:rPr>
                <w:rFonts w:ascii="Times New Roman" w:hAnsi="Times New Roman"/>
                <w:b/>
              </w:rPr>
              <w:t xml:space="preserve"> </w:t>
            </w:r>
            <w:r w:rsidRPr="00CB1CD2">
              <w:rPr>
                <w:rFonts w:ascii="Times New Roman" w:hAnsi="Times New Roman"/>
                <w:b/>
              </w:rPr>
              <w:br/>
            </w:r>
            <w:r w:rsidR="00790C10" w:rsidRPr="00CB1CD2">
              <w:rPr>
                <w:rFonts w:ascii="Times New Roman" w:hAnsi="Times New Roman"/>
                <w:b/>
                <w:caps/>
              </w:rPr>
              <w:t>INSTYTUT PEDAGOGICZNO - JĘZYKOWY</w:t>
            </w:r>
          </w:p>
        </w:tc>
      </w:tr>
      <w:tr w:rsidR="00B8785C" w:rsidRPr="00CB1CD2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CB1CD2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CB1CD2" w:rsidRDefault="00790C10" w:rsidP="00790C10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Nazwa kierun</w:t>
            </w:r>
            <w:r w:rsidR="003B0FF4" w:rsidRPr="00CB1CD2">
              <w:rPr>
                <w:rFonts w:ascii="Times New Roman" w:hAnsi="Times New Roman"/>
              </w:rPr>
              <w:t>k</w:t>
            </w:r>
            <w:r w:rsidRPr="00CB1CD2">
              <w:rPr>
                <w:rFonts w:ascii="Times New Roman" w:hAnsi="Times New Roman"/>
              </w:rPr>
              <w:t>ów</w:t>
            </w:r>
            <w:r w:rsidR="00B8785C" w:rsidRPr="00CB1CD2">
              <w:rPr>
                <w:rFonts w:ascii="Times New Roman" w:hAnsi="Times New Roman"/>
              </w:rPr>
              <w:t xml:space="preserve">: </w:t>
            </w:r>
            <w:r w:rsidR="00B8785C" w:rsidRPr="00CB1CD2">
              <w:rPr>
                <w:rFonts w:ascii="Times New Roman" w:hAnsi="Times New Roman"/>
              </w:rPr>
              <w:br/>
            </w:r>
            <w:r w:rsidRPr="00CB1CD2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785C" w:rsidRPr="00CB1CD2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Poziom kształcenia: </w:t>
            </w:r>
            <w:r w:rsidRPr="00CB1CD2">
              <w:rPr>
                <w:rFonts w:ascii="Times New Roman" w:hAnsi="Times New Roman"/>
              </w:rPr>
              <w:br/>
            </w:r>
            <w:r w:rsidR="00790C10" w:rsidRPr="00CB1CD2">
              <w:rPr>
                <w:rFonts w:ascii="Times New Roman" w:hAnsi="Times New Roman"/>
                <w:b/>
              </w:rPr>
              <w:t>PIERWSZY</w:t>
            </w:r>
          </w:p>
        </w:tc>
      </w:tr>
      <w:tr w:rsidR="000D1051" w:rsidRPr="00CB1CD2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051" w:rsidRPr="00CB1CD2" w:rsidRDefault="000D1051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CB1CD2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Forma studiów:</w:t>
            </w:r>
          </w:p>
          <w:p w:rsidR="000D1051" w:rsidRPr="00CB1CD2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CB1CD2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Profil kształcenia:</w:t>
            </w:r>
          </w:p>
          <w:p w:rsidR="000D1051" w:rsidRPr="00CB1CD2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D1051" w:rsidRPr="00CB1CD2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Specjalność:</w:t>
            </w:r>
          </w:p>
          <w:p w:rsidR="000D1051" w:rsidRPr="00CB1CD2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0D1051" w:rsidRPr="00CB1CD2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051" w:rsidRPr="00CB1CD2" w:rsidRDefault="000D1051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CB1CD2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Rok / semestr: </w:t>
            </w:r>
          </w:p>
          <w:p w:rsidR="00790C10" w:rsidRPr="00CB1CD2" w:rsidRDefault="00790C10" w:rsidP="00790C10">
            <w:pPr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1/1 lub</w:t>
            </w:r>
          </w:p>
          <w:p w:rsidR="00790C10" w:rsidRPr="00CB1CD2" w:rsidRDefault="00790C10" w:rsidP="00790C10">
            <w:pPr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3/6 lub</w:t>
            </w:r>
          </w:p>
          <w:p w:rsidR="000D1051" w:rsidRPr="00CB1CD2" w:rsidRDefault="00790C10" w:rsidP="00790C1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CB1CD2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Status przedmiotu /modułu:</w:t>
            </w:r>
          </w:p>
          <w:p w:rsidR="000D1051" w:rsidRPr="00CB1CD2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D1051" w:rsidRPr="00CB1CD2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Język przedmiotu / modułu:</w:t>
            </w:r>
          </w:p>
          <w:p w:rsidR="000D1051" w:rsidRPr="00CB1CD2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POLSKI</w:t>
            </w:r>
          </w:p>
        </w:tc>
      </w:tr>
      <w:tr w:rsidR="00174082" w:rsidRPr="00CB1CD2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82" w:rsidRPr="00CB1CD2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 xml:space="preserve">inne </w:t>
            </w:r>
            <w:r w:rsidRPr="00CB1CD2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174082" w:rsidRPr="00CB1CD2" w:rsidTr="00B8785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CB1CD2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CB1CD2" w:rsidRDefault="000D10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74082" w:rsidRPr="00CB1CD2" w:rsidTr="00B8785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CB1CD2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CB1CD2" w:rsidRDefault="005645BA" w:rsidP="00155D39">
            <w:pPr>
              <w:spacing w:line="240" w:lineRule="auto"/>
              <w:ind w:left="27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  <w:b/>
                <w:bCs/>
              </w:rPr>
              <w:t xml:space="preserve">dr Irena </w:t>
            </w:r>
            <w:proofErr w:type="spellStart"/>
            <w:r w:rsidRPr="00CB1CD2">
              <w:rPr>
                <w:rFonts w:ascii="Times New Roman" w:hAnsi="Times New Roman"/>
                <w:b/>
                <w:bCs/>
              </w:rPr>
              <w:t>Sorokosz</w:t>
            </w:r>
            <w:proofErr w:type="spellEnd"/>
          </w:p>
        </w:tc>
      </w:tr>
      <w:tr w:rsidR="00174082" w:rsidRPr="00CB1CD2" w:rsidTr="00B8785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CB1CD2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CB1CD2" w:rsidRDefault="005645BA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  <w:b/>
                <w:bCs/>
              </w:rPr>
              <w:t xml:space="preserve">dr Irena </w:t>
            </w:r>
            <w:proofErr w:type="spellStart"/>
            <w:r w:rsidRPr="00CB1CD2">
              <w:rPr>
                <w:rFonts w:ascii="Times New Roman" w:hAnsi="Times New Roman"/>
                <w:b/>
                <w:bCs/>
              </w:rPr>
              <w:t>Sorokosz</w:t>
            </w:r>
            <w:proofErr w:type="spellEnd"/>
          </w:p>
        </w:tc>
      </w:tr>
      <w:tr w:rsidR="00174082" w:rsidRPr="00CB1CD2" w:rsidTr="00B8785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CB1CD2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174082" w:rsidRPr="00CB1CD2" w:rsidTr="00B8785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CB1CD2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B1CD2">
              <w:rPr>
                <w:rFonts w:ascii="Times New Roman" w:hAnsi="Times New Roman"/>
                <w:b/>
              </w:rPr>
              <w:t>Wykład</w:t>
            </w:r>
          </w:p>
        </w:tc>
      </w:tr>
      <w:tr w:rsidR="00174082" w:rsidRPr="00CB1CD2" w:rsidTr="00B8785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CB1CD2" w:rsidRDefault="00CB1CD2" w:rsidP="006C033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Psychologiczne koncepcje człowieka. Poznawanie świata – psychologia procesów poznawczych. Inteligencja, uczenie się i pamięć jako podstawowe procesy poznawcze. Różnice indywidualne w funkcjonowaniu psychicznym człowieka. Obraz samego siebie w budowaniu tożsamości jednostki. Emocje i ich wpływ na procesy poznawcze i zachowanie. Stres istota i objawy. Rozumienie innych, myślenie społeczne. Socjalizacja jako proces społeczny. Konflikt, strategie rozwiązywania konfliktów. Zdolności społeczne w pracy - empatia, współpraca, negocjacje. Psychologia w zarządzaniu zasobami ludzkimi.</w:t>
            </w:r>
          </w:p>
        </w:tc>
      </w:tr>
      <w:tr w:rsidR="00174082" w:rsidRPr="00CB1CD2" w:rsidTr="00B8785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CB1CD2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446151" w:rsidRPr="00CB1CD2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CD2" w:rsidRPr="00CB1CD2" w:rsidRDefault="00CB1CD2" w:rsidP="00CB1CD2">
            <w:pPr>
              <w:rPr>
                <w:rFonts w:ascii="Times New Roman" w:hAnsi="Times New Roman"/>
              </w:rPr>
            </w:pPr>
            <w:proofErr w:type="spellStart"/>
            <w:r w:rsidRPr="00CB1CD2">
              <w:rPr>
                <w:rFonts w:ascii="Times New Roman" w:hAnsi="Times New Roman"/>
              </w:rPr>
              <w:t>Cialdini</w:t>
            </w:r>
            <w:proofErr w:type="spellEnd"/>
            <w:r w:rsidRPr="00CB1CD2">
              <w:rPr>
                <w:rFonts w:ascii="Times New Roman" w:hAnsi="Times New Roman"/>
              </w:rPr>
              <w:t xml:space="preserve"> R., Wywieranie wpływu na ludzi. Teoria i praktyka Gdańsk 1999</w:t>
            </w:r>
          </w:p>
          <w:p w:rsidR="00CB1CD2" w:rsidRPr="00CB1CD2" w:rsidRDefault="00CB1CD2" w:rsidP="00CB1CD2">
            <w:pPr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Kozielecki J.,  Koncepcje psychologiczne człowieka. Warszawa 1996</w:t>
            </w:r>
          </w:p>
          <w:p w:rsidR="00CB1CD2" w:rsidRPr="00CB1CD2" w:rsidRDefault="00CB1CD2" w:rsidP="00CB1CD2">
            <w:pPr>
              <w:rPr>
                <w:rFonts w:ascii="Times New Roman" w:hAnsi="Times New Roman"/>
              </w:rPr>
            </w:pPr>
            <w:proofErr w:type="spellStart"/>
            <w:r w:rsidRPr="00CB1CD2">
              <w:rPr>
                <w:rFonts w:ascii="Times New Roman" w:hAnsi="Times New Roman"/>
              </w:rPr>
              <w:t>Leary</w:t>
            </w:r>
            <w:proofErr w:type="spellEnd"/>
            <w:r w:rsidRPr="00CB1CD2">
              <w:rPr>
                <w:rFonts w:ascii="Times New Roman" w:hAnsi="Times New Roman"/>
              </w:rPr>
              <w:t xml:space="preserve"> M., Wywieranie wrażenia na innych. Gdańsk 2002</w:t>
            </w:r>
          </w:p>
          <w:p w:rsidR="00CB1CD2" w:rsidRPr="00CB1CD2" w:rsidRDefault="00CB1CD2" w:rsidP="00CB1CD2">
            <w:pPr>
              <w:rPr>
                <w:rFonts w:ascii="Times New Roman" w:hAnsi="Times New Roman"/>
              </w:rPr>
            </w:pPr>
            <w:proofErr w:type="spellStart"/>
            <w:r w:rsidRPr="00CB1CD2">
              <w:rPr>
                <w:rFonts w:ascii="Times New Roman" w:hAnsi="Times New Roman"/>
              </w:rPr>
              <w:t>Moscovici</w:t>
            </w:r>
            <w:proofErr w:type="spellEnd"/>
            <w:r w:rsidRPr="00CB1CD2">
              <w:rPr>
                <w:rFonts w:ascii="Times New Roman" w:hAnsi="Times New Roman"/>
              </w:rPr>
              <w:t xml:space="preserve"> S,. Psychologia społeczna w relacji  ja – inni. Warszawa 1998 </w:t>
            </w:r>
          </w:p>
          <w:p w:rsidR="00CB1CD2" w:rsidRPr="00CB1CD2" w:rsidRDefault="00CB1CD2" w:rsidP="00CB1CD2">
            <w:pPr>
              <w:rPr>
                <w:rFonts w:ascii="Times New Roman" w:hAnsi="Times New Roman"/>
              </w:rPr>
            </w:pPr>
            <w:proofErr w:type="spellStart"/>
            <w:r w:rsidRPr="00CB1CD2">
              <w:rPr>
                <w:rFonts w:ascii="Times New Roman" w:hAnsi="Times New Roman"/>
              </w:rPr>
              <w:t>Myers</w:t>
            </w:r>
            <w:proofErr w:type="spellEnd"/>
            <w:r w:rsidRPr="00CB1CD2">
              <w:rPr>
                <w:rFonts w:ascii="Times New Roman" w:hAnsi="Times New Roman"/>
              </w:rPr>
              <w:t xml:space="preserve"> D. G., Psychologia społeczna. Poznań 2003 </w:t>
            </w:r>
          </w:p>
          <w:p w:rsidR="00CB1CD2" w:rsidRPr="00CB1CD2" w:rsidRDefault="00CB1CD2" w:rsidP="00CB1CD2">
            <w:pPr>
              <w:rPr>
                <w:rFonts w:ascii="Times New Roman" w:hAnsi="Times New Roman"/>
              </w:rPr>
            </w:pPr>
            <w:proofErr w:type="spellStart"/>
            <w:r w:rsidRPr="00CB1CD2">
              <w:rPr>
                <w:rFonts w:ascii="Times New Roman" w:hAnsi="Times New Roman"/>
              </w:rPr>
              <w:t>Strelau</w:t>
            </w:r>
            <w:proofErr w:type="spellEnd"/>
            <w:r w:rsidRPr="00CB1CD2">
              <w:rPr>
                <w:rFonts w:ascii="Times New Roman" w:hAnsi="Times New Roman"/>
              </w:rPr>
              <w:t xml:space="preserve"> J., Psychologia. Podręcznik akademicki T. 1,2,3 Gdańsk 2000</w:t>
            </w:r>
          </w:p>
          <w:p w:rsidR="00446151" w:rsidRPr="00CB1CD2" w:rsidRDefault="00CB1CD2" w:rsidP="00CB1CD2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Terelak J.F., Studia z psychologii stresu.  Warszawa 1997</w:t>
            </w:r>
          </w:p>
        </w:tc>
      </w:tr>
      <w:tr w:rsidR="00446151" w:rsidRPr="00CB1CD2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CD2" w:rsidRPr="00CB1CD2" w:rsidRDefault="00CB1CD2" w:rsidP="00CB1CD2">
            <w:pPr>
              <w:rPr>
                <w:rFonts w:ascii="Times New Roman" w:hAnsi="Times New Roman"/>
              </w:rPr>
            </w:pPr>
            <w:proofErr w:type="spellStart"/>
            <w:r w:rsidRPr="00CB1CD2">
              <w:rPr>
                <w:rFonts w:ascii="Times New Roman" w:hAnsi="Times New Roman"/>
              </w:rPr>
              <w:t>Madrzycki</w:t>
            </w:r>
            <w:proofErr w:type="spellEnd"/>
            <w:r w:rsidRPr="00CB1CD2">
              <w:rPr>
                <w:rFonts w:ascii="Times New Roman" w:hAnsi="Times New Roman"/>
              </w:rPr>
              <w:t xml:space="preserve"> T., Osobowość jako system tworzący i realizujący plany. Gdańsk 2002</w:t>
            </w:r>
          </w:p>
          <w:p w:rsidR="00446151" w:rsidRPr="00CB1CD2" w:rsidRDefault="00CB1CD2" w:rsidP="00CB1CD2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CB1CD2">
              <w:rPr>
                <w:sz w:val="22"/>
                <w:szCs w:val="22"/>
              </w:rPr>
              <w:t>Zimbardo</w:t>
            </w:r>
            <w:proofErr w:type="spellEnd"/>
            <w:r w:rsidRPr="00CB1CD2">
              <w:rPr>
                <w:sz w:val="22"/>
                <w:szCs w:val="22"/>
              </w:rPr>
              <w:t xml:space="preserve"> P.G., Psychologia i życie. Warszawa 1999</w:t>
            </w:r>
          </w:p>
        </w:tc>
      </w:tr>
      <w:tr w:rsidR="00446151" w:rsidRPr="00CB1CD2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CB1CD2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151" w:rsidRPr="00CB1CD2" w:rsidRDefault="00CB1CD2" w:rsidP="00446151">
            <w:pPr>
              <w:jc w:val="both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wykład z prezentacją multimedialna, objaśnienia</w:t>
            </w:r>
          </w:p>
        </w:tc>
      </w:tr>
      <w:tr w:rsidR="00174082" w:rsidRPr="00CB1CD2" w:rsidTr="00446151">
        <w:trPr>
          <w:trHeight w:val="408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CB1CD2" w:rsidRDefault="00174082" w:rsidP="00446151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Forma i warunki zaliczenia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CB1CD2" w:rsidRDefault="00CB1CD2" w:rsidP="00E410DF">
            <w:pPr>
              <w:spacing w:line="240" w:lineRule="auto"/>
              <w:rPr>
                <w:rFonts w:ascii="Times New Roman" w:hAnsi="Times New Roman"/>
              </w:rPr>
            </w:pPr>
            <w:r w:rsidRPr="00CB1CD2">
              <w:rPr>
                <w:rFonts w:ascii="Times New Roman" w:hAnsi="Times New Roman"/>
              </w:rPr>
              <w:t>Test zaliczeniowy</w:t>
            </w:r>
          </w:p>
        </w:tc>
      </w:tr>
    </w:tbl>
    <w:p w:rsidR="002526B3" w:rsidRPr="00CB1CD2" w:rsidRDefault="002526B3" w:rsidP="00E410DF">
      <w:pPr>
        <w:rPr>
          <w:rFonts w:ascii="Times New Roman" w:hAnsi="Times New Roman"/>
        </w:rPr>
      </w:pPr>
    </w:p>
    <w:sectPr w:rsidR="002526B3" w:rsidRPr="00CB1CD2" w:rsidSect="00790C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08C" w:rsidRDefault="0085008C" w:rsidP="002526B3">
      <w:pPr>
        <w:spacing w:line="240" w:lineRule="auto"/>
      </w:pPr>
      <w:r>
        <w:separator/>
      </w:r>
    </w:p>
  </w:endnote>
  <w:endnote w:type="continuationSeparator" w:id="0">
    <w:p w:rsidR="0085008C" w:rsidRDefault="0085008C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838658"/>
      <w:docPartObj>
        <w:docPartGallery w:val="Page Numbers (Bottom of Page)"/>
        <w:docPartUnique/>
      </w:docPartObj>
    </w:sdtPr>
    <w:sdtContent>
      <w:p w:rsidR="002F2E35" w:rsidRDefault="006F7BC6">
        <w:pPr>
          <w:pStyle w:val="Stopka"/>
          <w:jc w:val="right"/>
        </w:pPr>
        <w:fldSimple w:instr=" PAGE   \* MERGEFORMAT ">
          <w:r w:rsidR="00CB1CD2">
            <w:rPr>
              <w:noProof/>
            </w:rPr>
            <w:t>2</w:t>
          </w:r>
        </w:fldSimple>
      </w:p>
    </w:sdtContent>
  </w:sdt>
  <w:p w:rsidR="002F2E35" w:rsidRDefault="002F2E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08C" w:rsidRDefault="0085008C" w:rsidP="002526B3">
      <w:pPr>
        <w:spacing w:line="240" w:lineRule="auto"/>
      </w:pPr>
      <w:r>
        <w:separator/>
      </w:r>
    </w:p>
  </w:footnote>
  <w:footnote w:type="continuationSeparator" w:id="0">
    <w:p w:rsidR="0085008C" w:rsidRDefault="0085008C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85C" w:rsidRDefault="00B8785C" w:rsidP="002526B3">
    <w:pPr>
      <w:pStyle w:val="Nagwek"/>
    </w:pPr>
  </w:p>
  <w:p w:rsidR="00B8785C" w:rsidRDefault="00B8785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63CC"/>
    <w:multiLevelType w:val="hybridMultilevel"/>
    <w:tmpl w:val="C286228E"/>
    <w:lvl w:ilvl="0" w:tplc="1BA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62B4597"/>
    <w:multiLevelType w:val="hybridMultilevel"/>
    <w:tmpl w:val="34BA2786"/>
    <w:lvl w:ilvl="0" w:tplc="2ACAF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151"/>
    <w:rsid w:val="0001741D"/>
    <w:rsid w:val="00030CFB"/>
    <w:rsid w:val="00082745"/>
    <w:rsid w:val="000D1051"/>
    <w:rsid w:val="0010178F"/>
    <w:rsid w:val="0011305B"/>
    <w:rsid w:val="001516EB"/>
    <w:rsid w:val="00155D39"/>
    <w:rsid w:val="00174082"/>
    <w:rsid w:val="001760A9"/>
    <w:rsid w:val="0021045B"/>
    <w:rsid w:val="00221DC0"/>
    <w:rsid w:val="00247DD3"/>
    <w:rsid w:val="002526B3"/>
    <w:rsid w:val="002A726A"/>
    <w:rsid w:val="002B17E9"/>
    <w:rsid w:val="002F2E35"/>
    <w:rsid w:val="00360906"/>
    <w:rsid w:val="003A1ADC"/>
    <w:rsid w:val="003B0FF4"/>
    <w:rsid w:val="00446151"/>
    <w:rsid w:val="00452501"/>
    <w:rsid w:val="0048243E"/>
    <w:rsid w:val="004B4BBC"/>
    <w:rsid w:val="004B5850"/>
    <w:rsid w:val="00530A5B"/>
    <w:rsid w:val="005645BA"/>
    <w:rsid w:val="005863E8"/>
    <w:rsid w:val="00586ACF"/>
    <w:rsid w:val="005A50BF"/>
    <w:rsid w:val="005C6A1C"/>
    <w:rsid w:val="006634A6"/>
    <w:rsid w:val="006767D1"/>
    <w:rsid w:val="006B2D73"/>
    <w:rsid w:val="006C033B"/>
    <w:rsid w:val="006D40AA"/>
    <w:rsid w:val="006F7BC6"/>
    <w:rsid w:val="006F7D32"/>
    <w:rsid w:val="00783E43"/>
    <w:rsid w:val="00790C10"/>
    <w:rsid w:val="007E278F"/>
    <w:rsid w:val="00843D67"/>
    <w:rsid w:val="00846861"/>
    <w:rsid w:val="0085008C"/>
    <w:rsid w:val="00877931"/>
    <w:rsid w:val="00A32191"/>
    <w:rsid w:val="00A53F92"/>
    <w:rsid w:val="00AD63B2"/>
    <w:rsid w:val="00B11C7E"/>
    <w:rsid w:val="00B524B0"/>
    <w:rsid w:val="00B8785C"/>
    <w:rsid w:val="00C322C3"/>
    <w:rsid w:val="00C343A7"/>
    <w:rsid w:val="00C9269F"/>
    <w:rsid w:val="00C9667F"/>
    <w:rsid w:val="00CB1CD2"/>
    <w:rsid w:val="00D43C3E"/>
    <w:rsid w:val="00DA1F20"/>
    <w:rsid w:val="00DF59D9"/>
    <w:rsid w:val="00E410DF"/>
    <w:rsid w:val="00E7624F"/>
    <w:rsid w:val="00EE6FA0"/>
    <w:rsid w:val="00F63D39"/>
    <w:rsid w:val="00F73B6A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customStyle="1" w:styleId="Akapitzlist1">
    <w:name w:val="Akapit z listą1"/>
    <w:basedOn w:val="Normalny"/>
    <w:rsid w:val="006C033B"/>
    <w:pPr>
      <w:spacing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DC0E9-2748-4F22-9615-9E387DEED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</Template>
  <TotalTime>28</TotalTime>
  <Pages>3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PWSZ</cp:lastModifiedBy>
  <cp:revision>12</cp:revision>
  <cp:lastPrinted>2016-01-20T08:17:00Z</cp:lastPrinted>
  <dcterms:created xsi:type="dcterms:W3CDTF">2018-06-21T19:25:00Z</dcterms:created>
  <dcterms:modified xsi:type="dcterms:W3CDTF">2018-06-22T09:44:00Z</dcterms:modified>
</cp:coreProperties>
</file>